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KYME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d.1432)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Robert(b.ca. 1410)</w:t>
      </w:r>
      <w:r w:rsidR="009C0C32">
        <w:rPr>
          <w:rFonts w:ascii="Times New Roman" w:hAnsi="Times New Roman" w:cs="Times New Roman"/>
          <w:sz w:val="24"/>
          <w:szCs w:val="24"/>
        </w:rPr>
        <w:t>(q.v.)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24-9)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Jan.1432</w:t>
      </w:r>
      <w:r>
        <w:rPr>
          <w:rFonts w:ascii="Times New Roman" w:hAnsi="Times New Roman" w:cs="Times New Roman"/>
          <w:sz w:val="24"/>
          <w:szCs w:val="24"/>
        </w:rPr>
        <w:tab/>
        <w:t>He died. (ibid.)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Louth into his lands. (ibid.)</w:t>
      </w: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7C3E" w:rsidRPr="00607C3E" w:rsidRDefault="00607C3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sectPr w:rsidR="00607C3E" w:rsidRPr="00607C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C3E" w:rsidRDefault="00607C3E" w:rsidP="00564E3C">
      <w:pPr>
        <w:spacing w:after="0" w:line="240" w:lineRule="auto"/>
      </w:pPr>
      <w:r>
        <w:separator/>
      </w:r>
    </w:p>
  </w:endnote>
  <w:endnote w:type="continuationSeparator" w:id="0">
    <w:p w:rsidR="00607C3E" w:rsidRDefault="00607C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7C3E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C3E" w:rsidRDefault="00607C3E" w:rsidP="00564E3C">
      <w:pPr>
        <w:spacing w:after="0" w:line="240" w:lineRule="auto"/>
      </w:pPr>
      <w:r>
        <w:separator/>
      </w:r>
    </w:p>
  </w:footnote>
  <w:footnote w:type="continuationSeparator" w:id="0">
    <w:p w:rsidR="00607C3E" w:rsidRDefault="00607C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3E"/>
    <w:rsid w:val="00372DC6"/>
    <w:rsid w:val="00564E3C"/>
    <w:rsid w:val="00607C3E"/>
    <w:rsid w:val="0064591D"/>
    <w:rsid w:val="009C0C3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F040"/>
  <w15:chartTrackingRefBased/>
  <w15:docId w15:val="{953F7021-E62A-4B68-8721-6415A19B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2016-01-13T21:34:00Z</dcterms:created>
  <dcterms:modified xsi:type="dcterms:W3CDTF">2016-01-13T21:39:00Z</dcterms:modified>
</cp:coreProperties>
</file>